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0F61" w:rsidRDefault="003B0F61" w:rsidP="003B0F6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NAVERTON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fl.1450)</w:t>
      </w:r>
    </w:p>
    <w:p w:rsidR="003B0F61" w:rsidRDefault="003B0F61" w:rsidP="003B0F6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B0F61" w:rsidRDefault="003B0F61" w:rsidP="003B0F6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B0F61" w:rsidRDefault="003B0F61" w:rsidP="003B0F6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1450</w:t>
      </w:r>
      <w:r>
        <w:rPr>
          <w:rFonts w:ascii="Times New Roman" w:hAnsi="Times New Roman" w:cs="Times New Roman"/>
          <w:sz w:val="24"/>
          <w:szCs w:val="24"/>
        </w:rPr>
        <w:tab/>
        <w:t xml:space="preserve">He made a plaint of debt against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Aldhous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Peterborough,</w:t>
      </w:r>
    </w:p>
    <w:p w:rsidR="003B0F61" w:rsidRDefault="003B0F61" w:rsidP="003B0F6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Northamptonshire.</w:t>
      </w:r>
    </w:p>
    <w:p w:rsidR="003B0F61" w:rsidRDefault="003B0F61" w:rsidP="003B0F61">
      <w:pPr>
        <w:pStyle w:val="NoSpacing"/>
        <w:rPr>
          <w:rStyle w:val="Hyperlink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http://aalt.law.uh.edu/Indices/CP40Indices/CP40no758/CP40no758Pl.htm</w:t>
        </w:r>
      </w:hyperlink>
      <w:r>
        <w:rPr>
          <w:rStyle w:val="Hyperlink"/>
          <w:rFonts w:ascii="Times New Roman" w:hAnsi="Times New Roman" w:cs="Times New Roman"/>
          <w:sz w:val="24"/>
          <w:szCs w:val="24"/>
        </w:rPr>
        <w:t>)</w:t>
      </w:r>
    </w:p>
    <w:p w:rsidR="003B0F61" w:rsidRDefault="003B0F61" w:rsidP="003B0F61">
      <w:pPr>
        <w:pStyle w:val="NoSpacing"/>
        <w:rPr>
          <w:rStyle w:val="Hyperlink"/>
          <w:rFonts w:ascii="Times New Roman" w:hAnsi="Times New Roman" w:cs="Times New Roman"/>
          <w:sz w:val="24"/>
          <w:szCs w:val="24"/>
        </w:rPr>
      </w:pPr>
    </w:p>
    <w:p w:rsidR="003B0F61" w:rsidRDefault="003B0F61" w:rsidP="003B0F61">
      <w:pPr>
        <w:pStyle w:val="NoSpacing"/>
        <w:rPr>
          <w:rStyle w:val="Hyperlink"/>
          <w:rFonts w:ascii="Times New Roman" w:hAnsi="Times New Roman" w:cs="Times New Roman"/>
          <w:sz w:val="24"/>
          <w:szCs w:val="24"/>
        </w:rPr>
      </w:pPr>
    </w:p>
    <w:p w:rsidR="003B0F61" w:rsidRPr="003B0F61" w:rsidRDefault="003B0F61" w:rsidP="003B0F61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3B0F61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30 January 2016</w:t>
      </w:r>
    </w:p>
    <w:p w:rsidR="006B2F86" w:rsidRPr="00E71FC3" w:rsidRDefault="003B0F61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0F61" w:rsidRDefault="003B0F61" w:rsidP="00E71FC3">
      <w:pPr>
        <w:spacing w:after="0" w:line="240" w:lineRule="auto"/>
      </w:pPr>
      <w:r>
        <w:separator/>
      </w:r>
    </w:p>
  </w:endnote>
  <w:endnote w:type="continuationSeparator" w:id="0">
    <w:p w:rsidR="003B0F61" w:rsidRDefault="003B0F6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0F61" w:rsidRDefault="003B0F61" w:rsidP="00E71FC3">
      <w:pPr>
        <w:spacing w:after="0" w:line="240" w:lineRule="auto"/>
      </w:pPr>
      <w:r>
        <w:separator/>
      </w:r>
    </w:p>
  </w:footnote>
  <w:footnote w:type="continuationSeparator" w:id="0">
    <w:p w:rsidR="003B0F61" w:rsidRDefault="003B0F6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0F61"/>
    <w:rsid w:val="003B0F61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E3505F8-E966-47A7-8874-2516B9175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3B0F6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2016-04-06T19:44:00Z</dcterms:created>
  <dcterms:modified xsi:type="dcterms:W3CDTF">2016-04-06T19:44:00Z</dcterms:modified>
</cp:coreProperties>
</file>